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D1D" w:rsidRDefault="00427D1D" w:rsidP="00427D1D">
      <w:pPr>
        <w:pStyle w:val="NoSpacing"/>
      </w:pPr>
      <w:r>
        <w:rPr>
          <w:u w:val="single"/>
        </w:rPr>
        <w:t>Alexander LEDES</w:t>
      </w:r>
      <w:r>
        <w:t xml:space="preserve">       (fl.1440)</w:t>
      </w:r>
    </w:p>
    <w:p w:rsidR="00427D1D" w:rsidRDefault="00427D1D" w:rsidP="00427D1D">
      <w:pPr>
        <w:pStyle w:val="NoSpacing"/>
      </w:pPr>
    </w:p>
    <w:p w:rsidR="00427D1D" w:rsidRDefault="00427D1D" w:rsidP="00427D1D">
      <w:pPr>
        <w:pStyle w:val="NoSpacing"/>
      </w:pPr>
    </w:p>
    <w:p w:rsidR="00186D3B" w:rsidRDefault="00186D3B" w:rsidP="00186D3B">
      <w:pPr>
        <w:pStyle w:val="NoSpacing"/>
      </w:pPr>
      <w:r>
        <w:t xml:space="preserve">  4 Nov.1440</w:t>
      </w:r>
      <w:r>
        <w:tab/>
        <w:t>He was a juror on the inquisition post mortem held in York into lands held</w:t>
      </w:r>
    </w:p>
    <w:p w:rsidR="00186D3B" w:rsidRDefault="00186D3B" w:rsidP="00186D3B">
      <w:pPr>
        <w:pStyle w:val="NoSpacing"/>
      </w:pPr>
      <w:r>
        <w:tab/>
      </w:r>
      <w:r>
        <w:tab/>
        <w:t>by the late Roger Aske(q.v.).</w:t>
      </w:r>
    </w:p>
    <w:p w:rsidR="00186D3B" w:rsidRDefault="00186D3B" w:rsidP="00186D3B">
      <w:pPr>
        <w:pStyle w:val="NoSpacing"/>
      </w:pPr>
      <w:r>
        <w:tab/>
      </w:r>
      <w:r>
        <w:tab/>
        <w:t>(</w:t>
      </w:r>
      <w:hyperlink r:id="rId6" w:history="1">
        <w:r w:rsidRPr="00B7083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25-355)</w:t>
      </w:r>
    </w:p>
    <w:p w:rsidR="00427D1D" w:rsidRDefault="00427D1D" w:rsidP="00427D1D">
      <w:pPr>
        <w:pStyle w:val="NoSpacing"/>
      </w:pPr>
      <w:r>
        <w:t xml:space="preserve">  5 Nov.1440</w:t>
      </w:r>
      <w:r>
        <w:tab/>
        <w:t xml:space="preserve">He was juror on the inquisition post mortem held in </w:t>
      </w:r>
      <w:proofErr w:type="spellStart"/>
      <w:r>
        <w:t>Tadcaster</w:t>
      </w:r>
      <w:proofErr w:type="spellEnd"/>
      <w:r>
        <w:t xml:space="preserve"> into lands</w:t>
      </w:r>
    </w:p>
    <w:p w:rsidR="00427D1D" w:rsidRDefault="00427D1D" w:rsidP="00427D1D">
      <w:pPr>
        <w:pStyle w:val="NoSpacing"/>
      </w:pPr>
      <w:r>
        <w:tab/>
      </w:r>
      <w:r>
        <w:tab/>
        <w:t>held by the late Isabel Lely(q.v.).</w:t>
      </w:r>
    </w:p>
    <w:p w:rsidR="00427D1D" w:rsidRDefault="00427D1D" w:rsidP="00427D1D">
      <w:pPr>
        <w:pStyle w:val="NoSpacing"/>
      </w:pPr>
      <w:r>
        <w:tab/>
      </w:r>
      <w:r>
        <w:tab/>
        <w:t>(</w:t>
      </w:r>
      <w:hyperlink r:id="rId7" w:history="1">
        <w:r w:rsidRPr="00250649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25-342)</w:t>
      </w:r>
    </w:p>
    <w:p w:rsidR="00427D1D" w:rsidRDefault="00427D1D" w:rsidP="00427D1D">
      <w:pPr>
        <w:pStyle w:val="NoSpacing"/>
      </w:pPr>
    </w:p>
    <w:p w:rsidR="00427D1D" w:rsidRDefault="00427D1D" w:rsidP="00427D1D">
      <w:pPr>
        <w:pStyle w:val="NoSpacing"/>
      </w:pPr>
    </w:p>
    <w:p w:rsidR="00E47068" w:rsidRDefault="00427D1D" w:rsidP="00427D1D">
      <w:pPr>
        <w:pStyle w:val="NoSpacing"/>
      </w:pPr>
      <w:r>
        <w:t>17 September 2015</w:t>
      </w:r>
    </w:p>
    <w:p w:rsidR="00186D3B" w:rsidRPr="00427D1D" w:rsidRDefault="00186D3B" w:rsidP="00427D1D">
      <w:pPr>
        <w:pStyle w:val="NoSpacing"/>
      </w:pPr>
      <w:r>
        <w:t>17 February 2016</w:t>
      </w:r>
      <w:bookmarkStart w:id="0" w:name="_GoBack"/>
      <w:bookmarkEnd w:id="0"/>
    </w:p>
    <w:sectPr w:rsidR="00186D3B" w:rsidRPr="00427D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D1D" w:rsidRDefault="00427D1D" w:rsidP="00920DE3">
      <w:pPr>
        <w:spacing w:after="0" w:line="240" w:lineRule="auto"/>
      </w:pPr>
      <w:r>
        <w:separator/>
      </w:r>
    </w:p>
  </w:endnote>
  <w:endnote w:type="continuationSeparator" w:id="0">
    <w:p w:rsidR="00427D1D" w:rsidRDefault="00427D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D1D" w:rsidRDefault="00427D1D" w:rsidP="00920DE3">
      <w:pPr>
        <w:spacing w:after="0" w:line="240" w:lineRule="auto"/>
      </w:pPr>
      <w:r>
        <w:separator/>
      </w:r>
    </w:p>
  </w:footnote>
  <w:footnote w:type="continuationSeparator" w:id="0">
    <w:p w:rsidR="00427D1D" w:rsidRDefault="00427D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D1D"/>
    <w:rsid w:val="00120749"/>
    <w:rsid w:val="00186D3B"/>
    <w:rsid w:val="00427D1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F69D6"/>
  <w15:docId w15:val="{84545851-3A54-4944-B63E-74A08FAC5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7D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2015-09-17T20:14:00Z</dcterms:created>
  <dcterms:modified xsi:type="dcterms:W3CDTF">2016-02-17T14:21:00Z</dcterms:modified>
</cp:coreProperties>
</file>